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9908C" w14:textId="53E76410" w:rsidR="00BC121E" w:rsidRPr="00AC0A17" w:rsidRDefault="00BC121E" w:rsidP="0078548B">
      <w:pPr>
        <w:keepNext/>
        <w:spacing w:after="0" w:line="360" w:lineRule="auto"/>
        <w:jc w:val="right"/>
        <w:outlineLvl w:val="3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AC0A1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Załącznik nr </w:t>
      </w:r>
      <w:r w:rsidR="007F0AAF">
        <w:rPr>
          <w:rFonts w:ascii="Times New Roman" w:eastAsia="Times New Roman" w:hAnsi="Times New Roman"/>
          <w:bCs/>
          <w:sz w:val="24"/>
          <w:szCs w:val="24"/>
          <w:lang w:eastAsia="pl-PL"/>
        </w:rPr>
        <w:t>4</w:t>
      </w:r>
      <w:r w:rsidRPr="00AC0A1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do SWZ</w:t>
      </w:r>
    </w:p>
    <w:p w14:paraId="279B4F69" w14:textId="77777777" w:rsidR="00BC121E" w:rsidRPr="00AC0A17" w:rsidRDefault="00BC121E" w:rsidP="00BC121E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C422F10" w14:textId="77777777" w:rsidR="00BC121E" w:rsidRPr="00AC0A17" w:rsidRDefault="00BC121E" w:rsidP="00BC121E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AC0A17">
        <w:rPr>
          <w:rFonts w:ascii="Times New Roman" w:hAnsi="Times New Roman"/>
          <w:b/>
          <w:sz w:val="24"/>
          <w:szCs w:val="24"/>
        </w:rPr>
        <w:t>Wykonawca:</w:t>
      </w:r>
    </w:p>
    <w:p w14:paraId="621429F7" w14:textId="77777777" w:rsidR="00BC121E" w:rsidRPr="00AC0A17" w:rsidRDefault="00BC121E" w:rsidP="00BC121E">
      <w:pPr>
        <w:spacing w:after="0" w:line="240" w:lineRule="auto"/>
        <w:ind w:right="-2"/>
        <w:rPr>
          <w:rFonts w:ascii="Times New Roman" w:hAnsi="Times New Roman"/>
          <w:sz w:val="21"/>
          <w:szCs w:val="21"/>
        </w:rPr>
      </w:pPr>
      <w:r w:rsidRPr="00AC0A17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A9AC890" w14:textId="77777777" w:rsidR="00BC121E" w:rsidRPr="00AC0A17" w:rsidRDefault="00BC121E" w:rsidP="00BC121E">
      <w:pPr>
        <w:spacing w:line="254" w:lineRule="auto"/>
        <w:ind w:right="2976"/>
        <w:rPr>
          <w:rFonts w:ascii="Times New Roman" w:hAnsi="Times New Roman"/>
          <w:i/>
          <w:sz w:val="16"/>
          <w:szCs w:val="16"/>
        </w:rPr>
      </w:pPr>
      <w:r w:rsidRPr="00AC0A17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5F0D225D" w14:textId="77777777" w:rsidR="00BC121E" w:rsidRPr="00AC0A17" w:rsidRDefault="00BC121E" w:rsidP="00BC121E">
      <w:pPr>
        <w:spacing w:after="0" w:line="480" w:lineRule="auto"/>
        <w:rPr>
          <w:rFonts w:ascii="Times New Roman" w:hAnsi="Times New Roman"/>
          <w:sz w:val="24"/>
          <w:szCs w:val="24"/>
          <w:u w:val="single"/>
        </w:rPr>
      </w:pPr>
      <w:r w:rsidRPr="00AC0A17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15EC32C3" w14:textId="77777777" w:rsidR="00BC121E" w:rsidRPr="00AC0A17" w:rsidRDefault="00BC121E" w:rsidP="00BC121E">
      <w:pPr>
        <w:spacing w:after="40" w:line="240" w:lineRule="auto"/>
        <w:ind w:right="-2"/>
        <w:rPr>
          <w:rFonts w:ascii="Times New Roman" w:hAnsi="Times New Roman"/>
        </w:rPr>
      </w:pPr>
      <w:r w:rsidRPr="00AC0A17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16428AD" w14:textId="77777777" w:rsidR="00BC121E" w:rsidRPr="00AC0A17" w:rsidRDefault="00BC121E" w:rsidP="0078548B">
      <w:pPr>
        <w:spacing w:after="480" w:line="240" w:lineRule="auto"/>
        <w:ind w:right="3260"/>
        <w:rPr>
          <w:rFonts w:ascii="Times New Roman" w:hAnsi="Times New Roman"/>
          <w:i/>
          <w:sz w:val="16"/>
          <w:szCs w:val="16"/>
        </w:rPr>
      </w:pPr>
      <w:r w:rsidRPr="00AC0A17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595C41C8" w14:textId="77777777" w:rsidR="00DC4317" w:rsidRPr="00AC0A17" w:rsidRDefault="00DC4317" w:rsidP="0078548B">
      <w:pPr>
        <w:spacing w:after="480" w:line="240" w:lineRule="auto"/>
        <w:ind w:right="3260"/>
        <w:rPr>
          <w:rFonts w:ascii="Times New Roman" w:eastAsia="Times New Roman" w:hAnsi="Times New Roman"/>
          <w:bCs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CC69AC" w:rsidRPr="00AC0A17" w14:paraId="4D542212" w14:textId="77777777" w:rsidTr="00644CFE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79336A" w14:textId="77777777" w:rsidR="00CC69AC" w:rsidRPr="00AC0A17" w:rsidRDefault="00CC69AC" w:rsidP="00644CFE">
            <w:pPr>
              <w:spacing w:before="120" w:after="120" w:line="276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36B636AF" w14:textId="6F0FDA8D" w:rsidR="00CC69AC" w:rsidRPr="00AC0A17" w:rsidRDefault="00CC69AC" w:rsidP="00644CFE">
            <w:pPr>
              <w:spacing w:after="120" w:line="276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składane w zakresie art. 108 ust. 1 pkt. 5 ustawy z dnia 11 września 2019 r. Prawo zamówień publicznych (</w:t>
            </w:r>
            <w:r w:rsidR="00083716" w:rsidRPr="000837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t.j. Dz. U. z 2026 r. poz. 793 z późn. zm.</w:t>
            </w:r>
            <w:r w:rsidR="00CF1085" w:rsidRPr="00AC0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Pr="00AC0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3F0572" w:rsidRPr="00AC0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(dalej jako: stawa Pzp)</w:t>
            </w:r>
            <w:r w:rsidRPr="00AC0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dotyczące:</w:t>
            </w:r>
          </w:p>
          <w:p w14:paraId="075CB4DD" w14:textId="77777777" w:rsidR="00CC69AC" w:rsidRPr="00AC0A17" w:rsidRDefault="00CC69AC" w:rsidP="0064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0A933B3C" w14:textId="77777777" w:rsidR="00CC69AC" w:rsidRPr="00AC0A17" w:rsidRDefault="00CC69AC" w:rsidP="0064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pl-PL"/>
              </w:rPr>
            </w:pPr>
          </w:p>
        </w:tc>
      </w:tr>
    </w:tbl>
    <w:p w14:paraId="2FABEC00" w14:textId="77777777" w:rsidR="00BC121E" w:rsidRPr="00AC0A17" w:rsidRDefault="00BC121E" w:rsidP="00BC121E">
      <w:pPr>
        <w:keepNext/>
        <w:spacing w:after="0" w:line="360" w:lineRule="auto"/>
        <w:outlineLvl w:val="2"/>
        <w:rPr>
          <w:rFonts w:ascii="Times New Roman" w:eastAsia="Times New Roman" w:hAnsi="Times New Roman"/>
          <w:b/>
          <w:sz w:val="28"/>
          <w:szCs w:val="20"/>
          <w:lang w:eastAsia="pl-PL"/>
        </w:rPr>
      </w:pPr>
    </w:p>
    <w:p w14:paraId="71897F35" w14:textId="77777777" w:rsidR="00BC121E" w:rsidRPr="00AC0A17" w:rsidRDefault="00BC121E" w:rsidP="00BC121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C0A17">
        <w:rPr>
          <w:rFonts w:ascii="Times New Roman" w:eastAsia="Times New Roman" w:hAnsi="Times New Roman"/>
          <w:sz w:val="24"/>
          <w:szCs w:val="24"/>
          <w:lang w:eastAsia="pl-PL"/>
        </w:rPr>
        <w:t>Na potrzeby postępowania o udzielenie zamówienia publicznego, pn.:</w:t>
      </w:r>
    </w:p>
    <w:p w14:paraId="31EB7E93" w14:textId="77777777" w:rsidR="000F3C6F" w:rsidRPr="00152855" w:rsidRDefault="00E0460C" w:rsidP="000F3C6F">
      <w:pPr>
        <w:spacing w:after="0" w:line="240" w:lineRule="auto"/>
        <w:jc w:val="center"/>
        <w:rPr>
          <w:rFonts w:ascii="Times New Roman" w:hAnsi="Times New Roman"/>
          <w:b/>
          <w:bCs/>
          <w:color w:val="1F1F1F"/>
          <w:sz w:val="28"/>
          <w:szCs w:val="28"/>
        </w:rPr>
      </w:pPr>
      <w:bookmarkStart w:id="0" w:name="_Hlk208990589"/>
      <w:r w:rsidRPr="00AC0A17">
        <w:rPr>
          <w:rFonts w:ascii="Times New Roman" w:hAnsi="Times New Roman"/>
          <w:bCs/>
          <w:sz w:val="24"/>
          <w:szCs w:val="24"/>
        </w:rPr>
        <w:t>„</w:t>
      </w:r>
      <w:bookmarkEnd w:id="0"/>
      <w:r w:rsidR="000F3C6F" w:rsidRPr="00152855">
        <w:rPr>
          <w:rFonts w:ascii="Times New Roman" w:hAnsi="Times New Roman"/>
          <w:b/>
          <w:sz w:val="28"/>
          <w:szCs w:val="28"/>
        </w:rPr>
        <w:t xml:space="preserve">Przebudowa drogi wewn. na dz. nr 11 (dojazd do nr </w:t>
      </w:r>
      <w:proofErr w:type="spellStart"/>
      <w:r w:rsidR="000F3C6F" w:rsidRPr="00152855">
        <w:rPr>
          <w:rFonts w:ascii="Times New Roman" w:hAnsi="Times New Roman"/>
          <w:b/>
          <w:sz w:val="28"/>
          <w:szCs w:val="28"/>
        </w:rPr>
        <w:t>9A</w:t>
      </w:r>
      <w:proofErr w:type="spellEnd"/>
      <w:r w:rsidR="000F3C6F" w:rsidRPr="00152855">
        <w:rPr>
          <w:rFonts w:ascii="Times New Roman" w:hAnsi="Times New Roman"/>
          <w:b/>
          <w:sz w:val="28"/>
          <w:szCs w:val="28"/>
        </w:rPr>
        <w:t>) w Mielnowie</w:t>
      </w:r>
      <w:r w:rsidR="000F3C6F" w:rsidRPr="00152855">
        <w:rPr>
          <w:rFonts w:ascii="Times New Roman" w:hAnsi="Times New Roman"/>
          <w:b/>
          <w:bCs/>
          <w:sz w:val="28"/>
          <w:szCs w:val="28"/>
        </w:rPr>
        <w:t>”</w:t>
      </w:r>
    </w:p>
    <w:p w14:paraId="3263A4B2" w14:textId="77777777" w:rsidR="000F3C6F" w:rsidRPr="00152855" w:rsidRDefault="000F3C6F" w:rsidP="000F3C6F">
      <w:pPr>
        <w:spacing w:after="0" w:line="240" w:lineRule="auto"/>
        <w:jc w:val="center"/>
        <w:rPr>
          <w:rFonts w:ascii="Times New Roman" w:hAnsi="Times New Roman"/>
          <w:b/>
          <w:bCs/>
          <w:color w:val="1F1F1F"/>
          <w:sz w:val="28"/>
          <w:szCs w:val="28"/>
        </w:rPr>
      </w:pPr>
      <w:r w:rsidRPr="00152855">
        <w:rPr>
          <w:rFonts w:ascii="Times New Roman" w:hAnsi="Times New Roman"/>
          <w:b/>
          <w:bCs/>
          <w:color w:val="1F1F1F"/>
          <w:sz w:val="28"/>
          <w:szCs w:val="28"/>
        </w:rPr>
        <w:t>- znak sprawy ZP.271.11.2026</w:t>
      </w:r>
    </w:p>
    <w:p w14:paraId="5D651281" w14:textId="33B20B98" w:rsidR="00E0460C" w:rsidRPr="00AC0A17" w:rsidRDefault="00E0460C" w:rsidP="000F3C6F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99312F1" w14:textId="0B58814D" w:rsidR="00BC121E" w:rsidRPr="00AC0A17" w:rsidRDefault="00BC121E" w:rsidP="00BC121E">
      <w:pPr>
        <w:spacing w:after="12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AC0A17">
        <w:rPr>
          <w:rFonts w:ascii="Times New Roman" w:eastAsia="Times New Roman" w:hAnsi="Times New Roman"/>
          <w:sz w:val="24"/>
          <w:szCs w:val="24"/>
          <w:lang w:eastAsia="pl-PL"/>
        </w:rPr>
        <w:t xml:space="preserve">prowadzonego przez </w:t>
      </w:r>
      <w:r w:rsidR="00CC69AC" w:rsidRPr="00AC0A1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Gmina </w:t>
      </w:r>
      <w:r w:rsidR="001D567B" w:rsidRPr="00AC0A17">
        <w:rPr>
          <w:rFonts w:ascii="Times New Roman" w:eastAsia="Times New Roman" w:hAnsi="Times New Roman"/>
          <w:b/>
          <w:sz w:val="24"/>
          <w:szCs w:val="24"/>
          <w:lang w:eastAsia="pl-PL"/>
        </w:rPr>
        <w:t>Krasiczyn</w:t>
      </w:r>
      <w:r w:rsidRPr="00AC0A17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  <w:r w:rsidRPr="00AC0A17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</w:t>
      </w:r>
      <w:r w:rsidRPr="00AC0A17">
        <w:rPr>
          <w:rFonts w:ascii="Times New Roman" w:eastAsia="Times New Roman" w:hAnsi="Times New Roman"/>
          <w:bCs/>
          <w:sz w:val="24"/>
          <w:szCs w:val="24"/>
          <w:lang w:eastAsia="pl-PL"/>
        </w:rPr>
        <w:t>, że:</w:t>
      </w:r>
    </w:p>
    <w:p w14:paraId="0A4A630C" w14:textId="185C64C7" w:rsidR="00BC121E" w:rsidRPr="00AC0A17" w:rsidRDefault="00000000" w:rsidP="00A73C79">
      <w:pPr>
        <w:spacing w:after="12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bCs/>
        </w:rPr>
        <w:pict w14:anchorId="46316A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7.25pt">
            <v:imagedata r:id="rId8" o:title=""/>
          </v:shape>
        </w:pict>
      </w:r>
      <w:r w:rsidR="00BC121E" w:rsidRPr="00AC0A17">
        <w:rPr>
          <w:rFonts w:ascii="Times New Roman" w:eastAsia="Times New Roman" w:hAnsi="Times New Roman"/>
          <w:sz w:val="24"/>
          <w:szCs w:val="24"/>
          <w:lang w:eastAsia="pl-PL"/>
        </w:rPr>
        <w:t xml:space="preserve">do tej samej grupy kapitałowej, w rozumieniu ustawy z dnia 16 lutego 2007 r. o ochronie konkurencji i konsumentów </w:t>
      </w:r>
      <w:r w:rsidR="001D567B" w:rsidRPr="00AC0A17">
        <w:rPr>
          <w:rFonts w:ascii="Times New Roman" w:hAnsi="Times New Roman"/>
          <w:sz w:val="24"/>
          <w:szCs w:val="24"/>
        </w:rPr>
        <w:t>(</w:t>
      </w:r>
      <w:r w:rsidR="00E368AF" w:rsidRPr="00AC0A17">
        <w:rPr>
          <w:rFonts w:ascii="Times New Roman" w:hAnsi="Times New Roman"/>
          <w:sz w:val="24"/>
          <w:szCs w:val="24"/>
        </w:rPr>
        <w:t>t.j. Dz. U. z 202</w:t>
      </w:r>
      <w:r w:rsidR="00E65C0A" w:rsidRPr="00AC0A17">
        <w:rPr>
          <w:rFonts w:ascii="Times New Roman" w:hAnsi="Times New Roman"/>
          <w:sz w:val="24"/>
          <w:szCs w:val="24"/>
        </w:rPr>
        <w:t>5</w:t>
      </w:r>
      <w:r w:rsidR="00E368AF" w:rsidRPr="00AC0A17">
        <w:rPr>
          <w:rFonts w:ascii="Times New Roman" w:hAnsi="Times New Roman"/>
          <w:sz w:val="24"/>
          <w:szCs w:val="24"/>
        </w:rPr>
        <w:t xml:space="preserve"> r. poz. 1</w:t>
      </w:r>
      <w:r w:rsidR="00E65C0A" w:rsidRPr="00AC0A17">
        <w:rPr>
          <w:rFonts w:ascii="Times New Roman" w:hAnsi="Times New Roman"/>
          <w:sz w:val="24"/>
          <w:szCs w:val="24"/>
        </w:rPr>
        <w:t>714</w:t>
      </w:r>
      <w:r w:rsidR="00BC121E" w:rsidRPr="00AC0A17">
        <w:rPr>
          <w:rFonts w:ascii="Times New Roman" w:eastAsia="Times New Roman" w:hAnsi="Times New Roman"/>
          <w:sz w:val="24"/>
          <w:szCs w:val="24"/>
          <w:lang w:eastAsia="pl-PL"/>
        </w:rPr>
        <w:t>),</w:t>
      </w:r>
      <w:r w:rsidR="00BC121E" w:rsidRPr="00AC0A17">
        <w:rPr>
          <w:rFonts w:ascii="Times New Roman" w:eastAsia="Times New Roman" w:hAnsi="Times New Roman"/>
          <w:color w:val="00B050"/>
          <w:sz w:val="24"/>
          <w:szCs w:val="24"/>
          <w:lang w:eastAsia="pl-PL"/>
        </w:rPr>
        <w:t xml:space="preserve"> </w:t>
      </w:r>
      <w:r w:rsidR="00BC121E" w:rsidRPr="00AC0A17">
        <w:rPr>
          <w:rFonts w:ascii="Times New Roman" w:eastAsia="Times New Roman" w:hAnsi="Times New Roman"/>
          <w:sz w:val="24"/>
          <w:szCs w:val="24"/>
          <w:lang w:eastAsia="pl-PL"/>
        </w:rPr>
        <w:t>z innym Wykonawcą, który złożył odrębną ofertę w niniejszym postępowaniu</w:t>
      </w:r>
      <w:r w:rsidR="00067B62" w:rsidRPr="00AC0A17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62C67F60" w14:textId="3A92A895" w:rsidR="00BC121E" w:rsidRPr="00AC0A17" w:rsidRDefault="00000000" w:rsidP="00A73C79">
      <w:pPr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</w:rPr>
        <w:pict w14:anchorId="70CE7FD1">
          <v:shape id="_x0000_i1026" type="#_x0000_t75" style="width:453pt;height:17.25pt">
            <v:imagedata r:id="rId9" o:title=""/>
          </v:shape>
        </w:pict>
      </w:r>
      <w:r w:rsidR="00BC121E" w:rsidRPr="00AC0A17">
        <w:rPr>
          <w:rFonts w:ascii="Times New Roman" w:eastAsia="Times New Roman" w:hAnsi="Times New Roman"/>
          <w:sz w:val="24"/>
          <w:szCs w:val="24"/>
          <w:lang w:eastAsia="pl-PL"/>
        </w:rPr>
        <w:t>do tej samej grupy kapitałowej, w rozumieniu ustawy z dnia 16 lutego 2007 r. o ochronie konkurencji i konsumentów (</w:t>
      </w:r>
      <w:r w:rsidR="00E368AF" w:rsidRPr="00AC0A17">
        <w:rPr>
          <w:rFonts w:ascii="Times New Roman" w:hAnsi="Times New Roman"/>
          <w:sz w:val="24"/>
          <w:szCs w:val="24"/>
        </w:rPr>
        <w:t>t.j. Dz. U. z 202</w:t>
      </w:r>
      <w:r w:rsidR="00E65C0A" w:rsidRPr="00AC0A17">
        <w:rPr>
          <w:rFonts w:ascii="Times New Roman" w:hAnsi="Times New Roman"/>
          <w:sz w:val="24"/>
          <w:szCs w:val="24"/>
        </w:rPr>
        <w:t>5</w:t>
      </w:r>
      <w:r w:rsidR="00E368AF" w:rsidRPr="00AC0A17">
        <w:rPr>
          <w:rFonts w:ascii="Times New Roman" w:hAnsi="Times New Roman"/>
          <w:sz w:val="24"/>
          <w:szCs w:val="24"/>
        </w:rPr>
        <w:t xml:space="preserve"> r. poz. 1</w:t>
      </w:r>
      <w:r w:rsidR="00E65C0A" w:rsidRPr="00AC0A17">
        <w:rPr>
          <w:rFonts w:ascii="Times New Roman" w:hAnsi="Times New Roman"/>
          <w:sz w:val="24"/>
          <w:szCs w:val="24"/>
        </w:rPr>
        <w:t>714</w:t>
      </w:r>
      <w:r w:rsidR="00E368AF" w:rsidRPr="00AC0A17">
        <w:rPr>
          <w:rFonts w:ascii="Times New Roman" w:hAnsi="Times New Roman"/>
          <w:sz w:val="24"/>
          <w:szCs w:val="24"/>
        </w:rPr>
        <w:t xml:space="preserve"> </w:t>
      </w:r>
      <w:r w:rsidR="00BC121E" w:rsidRPr="00AC0A17">
        <w:rPr>
          <w:rFonts w:ascii="Times New Roman" w:eastAsia="Times New Roman" w:hAnsi="Times New Roman"/>
          <w:sz w:val="24"/>
          <w:szCs w:val="24"/>
          <w:lang w:eastAsia="pl-PL"/>
        </w:rPr>
        <w:t>), z innym Wykonawcą, który złożył odrębną ofertę w niniejszym postępowaniu.</w:t>
      </w:r>
    </w:p>
    <w:p w14:paraId="69FA1E58" w14:textId="77777777" w:rsidR="00DC4317" w:rsidRPr="00AC0A17" w:rsidRDefault="00DC4317" w:rsidP="00A73C79">
      <w:pPr>
        <w:spacing w:after="6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</w:p>
    <w:p w14:paraId="15D6EC51" w14:textId="77777777" w:rsidR="00DC4317" w:rsidRPr="00AC0A17" w:rsidRDefault="00DC4317" w:rsidP="00A73C79">
      <w:pPr>
        <w:spacing w:after="6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</w:p>
    <w:p w14:paraId="741172AB" w14:textId="458ED356" w:rsidR="00BF69A4" w:rsidRPr="00AC0A17" w:rsidRDefault="00BF69A4" w:rsidP="00A73C79">
      <w:pPr>
        <w:spacing w:after="6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AC0A1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795"/>
        <w:gridCol w:w="5674"/>
      </w:tblGrid>
      <w:tr w:rsidR="00BC121E" w:rsidRPr="00AC0A17" w14:paraId="55A15659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006E" w14:textId="77777777" w:rsidR="00BC121E" w:rsidRPr="00AC0A17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74F8" w14:textId="77777777" w:rsidR="00BC121E" w:rsidRPr="00AC0A17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558" w14:textId="77777777" w:rsidR="00BC121E" w:rsidRPr="00AC0A17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AC0A17" w14:paraId="143D3986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64F5" w14:textId="77777777" w:rsidR="00BC121E" w:rsidRPr="00AC0A17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F90" w14:textId="77777777" w:rsidR="00BC121E" w:rsidRPr="00AC0A1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8DE" w14:textId="77777777" w:rsidR="00BC121E" w:rsidRPr="00AC0A1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BC121E" w:rsidRPr="00AC0A17" w14:paraId="1A72B5A0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7A3D" w14:textId="77777777" w:rsidR="00BC121E" w:rsidRPr="00AC0A17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1E3E" w14:textId="77777777" w:rsidR="00BC121E" w:rsidRPr="00AC0A1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8B" w14:textId="77777777" w:rsidR="00BC121E" w:rsidRPr="00AC0A1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3DAE84B4" w14:textId="77777777" w:rsidR="00BC121E" w:rsidRPr="00AC0A17" w:rsidRDefault="00BC121E" w:rsidP="00067B62">
      <w:pPr>
        <w:widowControl w:val="0"/>
        <w:adjustRightInd w:val="0"/>
        <w:spacing w:before="120" w:after="120" w:line="360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AC0A1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lastRenderedPageBreak/>
        <w:t>Uwaga</w:t>
      </w:r>
    </w:p>
    <w:p w14:paraId="6B25D577" w14:textId="77777777" w:rsidR="00BC121E" w:rsidRPr="00AC0A17" w:rsidRDefault="00BC121E" w:rsidP="00A73C79">
      <w:pPr>
        <w:widowControl w:val="0"/>
        <w:adjustRightInd w:val="0"/>
        <w:spacing w:after="480" w:line="276" w:lineRule="auto"/>
        <w:jc w:val="both"/>
        <w:textAlignment w:val="baseline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AC0A17">
        <w:rPr>
          <w:rFonts w:ascii="Times New Roman" w:eastAsia="Times New Roman" w:hAnsi="Times New Roman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257B1B89" w14:textId="77777777" w:rsidR="00067B62" w:rsidRPr="00AC0A17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Times New Roman" w:eastAsia="Times New Roman" w:hAnsi="Times New Roman"/>
          <w:b/>
          <w:bCs/>
          <w:color w:val="0070C0"/>
          <w:sz w:val="18"/>
          <w:szCs w:val="18"/>
          <w:vertAlign w:val="superscript"/>
          <w:lang w:eastAsia="pl-PL"/>
        </w:rPr>
      </w:pPr>
      <w:r w:rsidRPr="00AC0A17">
        <w:rPr>
          <w:rFonts w:ascii="Times New Roman" w:eastAsia="Times New Roman" w:hAnsi="Times New Roman"/>
          <w:color w:val="0070C0"/>
          <w:sz w:val="24"/>
          <w:szCs w:val="24"/>
          <w:lang w:eastAsia="pl-PL"/>
        </w:rPr>
        <w:t>*</w:t>
      </w:r>
      <w:r w:rsidRPr="00AC0A17">
        <w:rPr>
          <w:rFonts w:ascii="Times New Roman" w:eastAsia="Times New Roman" w:hAnsi="Times New Roman"/>
          <w:color w:val="0070C0"/>
          <w:sz w:val="24"/>
          <w:szCs w:val="24"/>
          <w:vertAlign w:val="subscript"/>
          <w:lang w:eastAsia="pl-PL"/>
        </w:rPr>
        <w:t xml:space="preserve"> </w:t>
      </w:r>
      <w:r w:rsidRPr="00AC0A17">
        <w:rPr>
          <w:rFonts w:ascii="Times New Roman" w:eastAsia="Times New Roman" w:hAnsi="Times New Roman"/>
          <w:color w:val="0070C0"/>
          <w:sz w:val="20"/>
          <w:szCs w:val="20"/>
          <w:lang w:eastAsia="pl-PL"/>
        </w:rPr>
        <w:t>Należy zaznaczyć właściwe lub niepotrzebne skreślić</w:t>
      </w:r>
    </w:p>
    <w:p w14:paraId="7EDC206C" w14:textId="77777777" w:rsidR="00067B62" w:rsidRPr="00AC0A17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AC0A17" w14:paraId="28D95685" w14:textId="77777777" w:rsidTr="00620E37">
        <w:tc>
          <w:tcPr>
            <w:tcW w:w="2660" w:type="dxa"/>
          </w:tcPr>
          <w:p w14:paraId="5DD4BE47" w14:textId="77777777" w:rsidR="00BC121E" w:rsidRPr="00AC0A1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  <w:p w14:paraId="45948B20" w14:textId="77777777" w:rsidR="00BC121E" w:rsidRPr="00AC0A1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………………....</w:t>
            </w:r>
          </w:p>
          <w:p w14:paraId="6EAA2297" w14:textId="77777777" w:rsidR="00BC121E" w:rsidRPr="00AC0A17" w:rsidRDefault="00BC121E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16"/>
                <w:szCs w:val="16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(data)</w:t>
            </w:r>
          </w:p>
        </w:tc>
        <w:tc>
          <w:tcPr>
            <w:tcW w:w="6662" w:type="dxa"/>
          </w:tcPr>
          <w:p w14:paraId="0FFDDE24" w14:textId="77777777" w:rsidR="00BC121E" w:rsidRPr="00AC0A1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  <w:p w14:paraId="193FB21E" w14:textId="77777777" w:rsidR="00BC121E" w:rsidRPr="00AC0A1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1390A61" w14:textId="77777777" w:rsidR="0033208B" w:rsidRPr="00AC0A17" w:rsidRDefault="0033208B" w:rsidP="0033208B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FF0000"/>
                <w:sz w:val="16"/>
                <w:szCs w:val="16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b/>
                <w:i/>
                <w:iCs/>
                <w:color w:val="FF0000"/>
                <w:sz w:val="16"/>
                <w:szCs w:val="16"/>
                <w:lang w:eastAsia="pl-PL"/>
              </w:rPr>
              <w:t>PODPIS ELEKTRONICZNY</w:t>
            </w:r>
          </w:p>
          <w:p w14:paraId="144FFB1D" w14:textId="77777777" w:rsidR="0033208B" w:rsidRPr="00AC0A17" w:rsidRDefault="0033208B" w:rsidP="0033208B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FF0000"/>
                <w:sz w:val="16"/>
                <w:szCs w:val="16"/>
                <w:lang w:eastAsia="pl-PL"/>
              </w:rPr>
            </w:pPr>
            <w:r w:rsidRPr="00AC0A17">
              <w:rPr>
                <w:rFonts w:ascii="Times New Roman" w:eastAsia="Times New Roman" w:hAnsi="Times New Roman"/>
                <w:b/>
                <w:i/>
                <w:iCs/>
                <w:color w:val="FF0000"/>
                <w:sz w:val="16"/>
                <w:szCs w:val="16"/>
                <w:lang w:eastAsia="pl-PL"/>
              </w:rPr>
              <w:t>kwalifikowany, zaufany lub osobisty</w:t>
            </w:r>
          </w:p>
          <w:p w14:paraId="3BA0F4BA" w14:textId="198CFFAB" w:rsidR="00BC121E" w:rsidRPr="00AC0A17" w:rsidRDefault="00BC121E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16"/>
                <w:szCs w:val="16"/>
                <w:lang w:eastAsia="pl-PL"/>
              </w:rPr>
            </w:pPr>
          </w:p>
        </w:tc>
      </w:tr>
    </w:tbl>
    <w:p w14:paraId="34D8E2B7" w14:textId="77777777" w:rsidR="00BC121E" w:rsidRPr="00AC0A17" w:rsidRDefault="00BC121E" w:rsidP="00BC121E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iCs/>
          <w:lang w:eastAsia="pl-PL"/>
        </w:rPr>
      </w:pPr>
    </w:p>
    <w:p w14:paraId="7F7E5B5F" w14:textId="77777777" w:rsidR="00BC121E" w:rsidRPr="00AC0A17" w:rsidRDefault="00BC121E" w:rsidP="00BC121E">
      <w:pPr>
        <w:spacing w:after="0" w:line="360" w:lineRule="auto"/>
        <w:rPr>
          <w:rFonts w:ascii="Times New Roman" w:hAnsi="Times New Roman"/>
          <w:iCs/>
          <w:sz w:val="21"/>
          <w:szCs w:val="21"/>
        </w:rPr>
      </w:pPr>
    </w:p>
    <w:p w14:paraId="2D8443FF" w14:textId="77777777" w:rsidR="00106AC7" w:rsidRPr="00AC0A17" w:rsidRDefault="00106AC7" w:rsidP="00BC121E">
      <w:pPr>
        <w:rPr>
          <w:rFonts w:ascii="Times New Roman" w:hAnsi="Times New Roman"/>
        </w:rPr>
      </w:pPr>
    </w:p>
    <w:sectPr w:rsidR="00106AC7" w:rsidRPr="00AC0A17" w:rsidSect="00D16EEB">
      <w:headerReference w:type="default" r:id="rId10"/>
      <w:footerReference w:type="even" r:id="rId11"/>
      <w:footerReference w:type="default" r:id="rId12"/>
      <w:pgSz w:w="11906" w:h="16838"/>
      <w:pgMar w:top="907" w:right="1418" w:bottom="1418" w:left="1418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26C45" w14:textId="77777777" w:rsidR="0080174E" w:rsidRDefault="0080174E">
      <w:r>
        <w:separator/>
      </w:r>
    </w:p>
  </w:endnote>
  <w:endnote w:type="continuationSeparator" w:id="0">
    <w:p w14:paraId="3594662F" w14:textId="77777777" w:rsidR="0080174E" w:rsidRDefault="0080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630B" w14:textId="77777777" w:rsidR="009A4CD3" w:rsidRDefault="00800055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54671A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47098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7C8FBDB" w14:textId="77777777" w:rsidR="001D567B" w:rsidRDefault="001D567B">
            <w:pPr>
              <w:pStyle w:val="Stopka"/>
              <w:jc w:val="center"/>
            </w:pPr>
            <w:r>
              <w:t xml:space="preserve">Strona </w:t>
            </w:r>
            <w:r w:rsidR="0080005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00055">
              <w:rPr>
                <w:b/>
                <w:bCs/>
                <w:sz w:val="24"/>
                <w:szCs w:val="24"/>
              </w:rPr>
              <w:fldChar w:fldCharType="separate"/>
            </w:r>
            <w:r w:rsidR="00817162">
              <w:rPr>
                <w:b/>
                <w:bCs/>
                <w:noProof/>
              </w:rPr>
              <w:t>1</w:t>
            </w:r>
            <w:r w:rsidR="0080005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0005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00055">
              <w:rPr>
                <w:b/>
                <w:bCs/>
                <w:sz w:val="24"/>
                <w:szCs w:val="24"/>
              </w:rPr>
              <w:fldChar w:fldCharType="separate"/>
            </w:r>
            <w:r w:rsidR="00817162">
              <w:rPr>
                <w:b/>
                <w:bCs/>
                <w:noProof/>
              </w:rPr>
              <w:t>2</w:t>
            </w:r>
            <w:r w:rsidR="0080005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72F332" w14:textId="77777777" w:rsidR="009A4CD3" w:rsidRDefault="009A4CD3" w:rsidP="00336EE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A4B7" w14:textId="77777777" w:rsidR="0080174E" w:rsidRDefault="0080174E">
      <w:r>
        <w:separator/>
      </w:r>
    </w:p>
  </w:footnote>
  <w:footnote w:type="continuationSeparator" w:id="0">
    <w:p w14:paraId="36BBA25B" w14:textId="77777777" w:rsidR="0080174E" w:rsidRDefault="00801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279EC" w14:textId="77777777" w:rsidR="00045B11" w:rsidRDefault="00045B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907F25"/>
    <w:multiLevelType w:val="hybridMultilevel"/>
    <w:tmpl w:val="C5C6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87D63B9"/>
    <w:multiLevelType w:val="hybridMultilevel"/>
    <w:tmpl w:val="D3529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 w15:restartNumberingAfterBreak="0">
    <w:nsid w:val="3E102CE8"/>
    <w:multiLevelType w:val="hybridMultilevel"/>
    <w:tmpl w:val="BFDA9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8669742">
    <w:abstractNumId w:val="16"/>
  </w:num>
  <w:num w:numId="2" w16cid:durableId="325522869">
    <w:abstractNumId w:val="0"/>
  </w:num>
  <w:num w:numId="3" w16cid:durableId="2125614170">
    <w:abstractNumId w:val="14"/>
  </w:num>
  <w:num w:numId="4" w16cid:durableId="808861234">
    <w:abstractNumId w:val="10"/>
  </w:num>
  <w:num w:numId="5" w16cid:durableId="945967434">
    <w:abstractNumId w:val="8"/>
  </w:num>
  <w:num w:numId="6" w16cid:durableId="1829710659">
    <w:abstractNumId w:val="1"/>
  </w:num>
  <w:num w:numId="7" w16cid:durableId="1732922170">
    <w:abstractNumId w:val="6"/>
  </w:num>
  <w:num w:numId="8" w16cid:durableId="351959954">
    <w:abstractNumId w:val="3"/>
  </w:num>
  <w:num w:numId="9" w16cid:durableId="1463695496">
    <w:abstractNumId w:val="2"/>
  </w:num>
  <w:num w:numId="10" w16cid:durableId="1535658000">
    <w:abstractNumId w:val="5"/>
  </w:num>
  <w:num w:numId="11" w16cid:durableId="1513760784">
    <w:abstractNumId w:val="13"/>
  </w:num>
  <w:num w:numId="12" w16cid:durableId="18822976">
    <w:abstractNumId w:val="4"/>
  </w:num>
  <w:num w:numId="13" w16cid:durableId="892932407">
    <w:abstractNumId w:val="12"/>
  </w:num>
  <w:num w:numId="14" w16cid:durableId="49620791">
    <w:abstractNumId w:val="15"/>
  </w:num>
  <w:num w:numId="15" w16cid:durableId="1234316456">
    <w:abstractNumId w:val="7"/>
  </w:num>
  <w:num w:numId="16" w16cid:durableId="16066161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9834355">
    <w:abstractNumId w:val="11"/>
  </w:num>
  <w:num w:numId="18" w16cid:durableId="11645113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9F"/>
    <w:rsid w:val="00000459"/>
    <w:rsid w:val="0000184A"/>
    <w:rsid w:val="00012997"/>
    <w:rsid w:val="000274AB"/>
    <w:rsid w:val="00045B11"/>
    <w:rsid w:val="000621A2"/>
    <w:rsid w:val="00064C9F"/>
    <w:rsid w:val="00067B62"/>
    <w:rsid w:val="000719DC"/>
    <w:rsid w:val="00075CEC"/>
    <w:rsid w:val="00083716"/>
    <w:rsid w:val="000E0467"/>
    <w:rsid w:val="000F3C6F"/>
    <w:rsid w:val="0010017E"/>
    <w:rsid w:val="00106AC7"/>
    <w:rsid w:val="00111985"/>
    <w:rsid w:val="0012682A"/>
    <w:rsid w:val="001354AF"/>
    <w:rsid w:val="00147532"/>
    <w:rsid w:val="001614BA"/>
    <w:rsid w:val="00167051"/>
    <w:rsid w:val="00186320"/>
    <w:rsid w:val="001B7547"/>
    <w:rsid w:val="001D09CB"/>
    <w:rsid w:val="001D567B"/>
    <w:rsid w:val="001F42DD"/>
    <w:rsid w:val="00204613"/>
    <w:rsid w:val="00253F7A"/>
    <w:rsid w:val="00283561"/>
    <w:rsid w:val="00285A62"/>
    <w:rsid w:val="002A2959"/>
    <w:rsid w:val="002B1E07"/>
    <w:rsid w:val="002B2833"/>
    <w:rsid w:val="002C2DE7"/>
    <w:rsid w:val="002C7577"/>
    <w:rsid w:val="002D160C"/>
    <w:rsid w:val="002D3BDF"/>
    <w:rsid w:val="002E0906"/>
    <w:rsid w:val="002E71FA"/>
    <w:rsid w:val="002F1615"/>
    <w:rsid w:val="002F2D30"/>
    <w:rsid w:val="003024A8"/>
    <w:rsid w:val="00307E5F"/>
    <w:rsid w:val="00312A4F"/>
    <w:rsid w:val="00331C9D"/>
    <w:rsid w:val="0033208B"/>
    <w:rsid w:val="00336EEB"/>
    <w:rsid w:val="00360BC3"/>
    <w:rsid w:val="0037291B"/>
    <w:rsid w:val="003E5D20"/>
    <w:rsid w:val="003F0572"/>
    <w:rsid w:val="003F5979"/>
    <w:rsid w:val="003F6927"/>
    <w:rsid w:val="00400FB2"/>
    <w:rsid w:val="00415097"/>
    <w:rsid w:val="0042197F"/>
    <w:rsid w:val="00422381"/>
    <w:rsid w:val="0043102D"/>
    <w:rsid w:val="00460820"/>
    <w:rsid w:val="004704CB"/>
    <w:rsid w:val="004967A1"/>
    <w:rsid w:val="004B1027"/>
    <w:rsid w:val="004C55DE"/>
    <w:rsid w:val="004D5C77"/>
    <w:rsid w:val="004E46A8"/>
    <w:rsid w:val="00533E9F"/>
    <w:rsid w:val="00553E1B"/>
    <w:rsid w:val="0056132E"/>
    <w:rsid w:val="00583ED5"/>
    <w:rsid w:val="00597DD0"/>
    <w:rsid w:val="005A5013"/>
    <w:rsid w:val="005B536D"/>
    <w:rsid w:val="005C0282"/>
    <w:rsid w:val="005C2EAD"/>
    <w:rsid w:val="005C3627"/>
    <w:rsid w:val="005D777C"/>
    <w:rsid w:val="005E34FE"/>
    <w:rsid w:val="005E622E"/>
    <w:rsid w:val="00620E37"/>
    <w:rsid w:val="00627FAD"/>
    <w:rsid w:val="00633A9F"/>
    <w:rsid w:val="00641063"/>
    <w:rsid w:val="00664D2F"/>
    <w:rsid w:val="006654A5"/>
    <w:rsid w:val="00686C95"/>
    <w:rsid w:val="00697D36"/>
    <w:rsid w:val="006A63CA"/>
    <w:rsid w:val="006B51E7"/>
    <w:rsid w:val="006D68D8"/>
    <w:rsid w:val="006E0FAA"/>
    <w:rsid w:val="0070113A"/>
    <w:rsid w:val="0071452F"/>
    <w:rsid w:val="00714BAB"/>
    <w:rsid w:val="00725C9F"/>
    <w:rsid w:val="00736B31"/>
    <w:rsid w:val="00747C6F"/>
    <w:rsid w:val="00747D59"/>
    <w:rsid w:val="00753DC1"/>
    <w:rsid w:val="00766138"/>
    <w:rsid w:val="00775E2B"/>
    <w:rsid w:val="007823E9"/>
    <w:rsid w:val="00782CD6"/>
    <w:rsid w:val="0078548B"/>
    <w:rsid w:val="00791083"/>
    <w:rsid w:val="007951AD"/>
    <w:rsid w:val="007A58E3"/>
    <w:rsid w:val="007B6365"/>
    <w:rsid w:val="007C19BF"/>
    <w:rsid w:val="007C3FD5"/>
    <w:rsid w:val="007D36CE"/>
    <w:rsid w:val="007D63D2"/>
    <w:rsid w:val="007F0AAF"/>
    <w:rsid w:val="00800055"/>
    <w:rsid w:val="0080174E"/>
    <w:rsid w:val="008032C1"/>
    <w:rsid w:val="00817162"/>
    <w:rsid w:val="00830542"/>
    <w:rsid w:val="008460DE"/>
    <w:rsid w:val="00882E9F"/>
    <w:rsid w:val="008843C0"/>
    <w:rsid w:val="00894189"/>
    <w:rsid w:val="008A0D67"/>
    <w:rsid w:val="008B3C7B"/>
    <w:rsid w:val="008C2CBF"/>
    <w:rsid w:val="008C63D0"/>
    <w:rsid w:val="008D4CAF"/>
    <w:rsid w:val="008E296F"/>
    <w:rsid w:val="008E370F"/>
    <w:rsid w:val="008F13E7"/>
    <w:rsid w:val="009276BF"/>
    <w:rsid w:val="00943FED"/>
    <w:rsid w:val="00947C9A"/>
    <w:rsid w:val="00952336"/>
    <w:rsid w:val="00962622"/>
    <w:rsid w:val="00992F70"/>
    <w:rsid w:val="00997922"/>
    <w:rsid w:val="009A21D7"/>
    <w:rsid w:val="009A4A2C"/>
    <w:rsid w:val="009A4CD3"/>
    <w:rsid w:val="009E6D4C"/>
    <w:rsid w:val="00A05A55"/>
    <w:rsid w:val="00A24942"/>
    <w:rsid w:val="00A311C9"/>
    <w:rsid w:val="00A46EFE"/>
    <w:rsid w:val="00A64BA8"/>
    <w:rsid w:val="00A73C79"/>
    <w:rsid w:val="00A807A7"/>
    <w:rsid w:val="00AA0F07"/>
    <w:rsid w:val="00AB6C06"/>
    <w:rsid w:val="00AB7377"/>
    <w:rsid w:val="00AC0A17"/>
    <w:rsid w:val="00AC3614"/>
    <w:rsid w:val="00AD329C"/>
    <w:rsid w:val="00B04D14"/>
    <w:rsid w:val="00B26102"/>
    <w:rsid w:val="00B303BA"/>
    <w:rsid w:val="00B45ED4"/>
    <w:rsid w:val="00B54FB4"/>
    <w:rsid w:val="00B63EB6"/>
    <w:rsid w:val="00B83141"/>
    <w:rsid w:val="00BA21F3"/>
    <w:rsid w:val="00BA7E49"/>
    <w:rsid w:val="00BC121E"/>
    <w:rsid w:val="00BE6092"/>
    <w:rsid w:val="00BF69A4"/>
    <w:rsid w:val="00C33407"/>
    <w:rsid w:val="00C37CD2"/>
    <w:rsid w:val="00C513DE"/>
    <w:rsid w:val="00C527C7"/>
    <w:rsid w:val="00C606B9"/>
    <w:rsid w:val="00C65401"/>
    <w:rsid w:val="00CA7FD8"/>
    <w:rsid w:val="00CB6204"/>
    <w:rsid w:val="00CC527A"/>
    <w:rsid w:val="00CC69AC"/>
    <w:rsid w:val="00CF1085"/>
    <w:rsid w:val="00D16EEB"/>
    <w:rsid w:val="00D3303B"/>
    <w:rsid w:val="00D50B59"/>
    <w:rsid w:val="00D74F94"/>
    <w:rsid w:val="00DA25B2"/>
    <w:rsid w:val="00DC4317"/>
    <w:rsid w:val="00DD482A"/>
    <w:rsid w:val="00DE0396"/>
    <w:rsid w:val="00DE0405"/>
    <w:rsid w:val="00DE252B"/>
    <w:rsid w:val="00E0460C"/>
    <w:rsid w:val="00E303EE"/>
    <w:rsid w:val="00E368AF"/>
    <w:rsid w:val="00E37A20"/>
    <w:rsid w:val="00E4113A"/>
    <w:rsid w:val="00E65C0A"/>
    <w:rsid w:val="00E679A8"/>
    <w:rsid w:val="00E67C95"/>
    <w:rsid w:val="00EB5766"/>
    <w:rsid w:val="00EC667E"/>
    <w:rsid w:val="00EE69A4"/>
    <w:rsid w:val="00F46593"/>
    <w:rsid w:val="00F568D6"/>
    <w:rsid w:val="00F604B1"/>
    <w:rsid w:val="00F65E47"/>
    <w:rsid w:val="00F70072"/>
    <w:rsid w:val="00FD53ED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73F84B"/>
  <w15:docId w15:val="{DCF4D632-223F-4438-924A-070F6DA67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Obiekt,Akapit normalny,Lista XXX"/>
    <w:basedOn w:val="Normalny"/>
    <w:link w:val="AkapitzlistZnak"/>
    <w:qFormat/>
    <w:rsid w:val="001D567B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1D567B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F13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45B11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Obiekt Znak,Akapit normalny Znak,Lista XXX Znak"/>
    <w:basedOn w:val="Domylnaczcionkaakapitu"/>
    <w:link w:val="Akapitzlist"/>
    <w:qFormat/>
    <w:rsid w:val="00A64BA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3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U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F13C4-F3A8-47D0-8C02-57F547B0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20</TotalTime>
  <Pages>2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TENUS</dc:creator>
  <cp:keywords/>
  <cp:lastModifiedBy>Aleksandra Urban</cp:lastModifiedBy>
  <cp:revision>28</cp:revision>
  <cp:lastPrinted>2024-09-26T08:27:00Z</cp:lastPrinted>
  <dcterms:created xsi:type="dcterms:W3CDTF">2025-05-23T11:59:00Z</dcterms:created>
  <dcterms:modified xsi:type="dcterms:W3CDTF">2026-08-19T10:01:00Z</dcterms:modified>
</cp:coreProperties>
</file>